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5D44E" w14:textId="77777777" w:rsidR="00851252" w:rsidRDefault="00851252" w:rsidP="00851252">
      <w:pPr>
        <w:pStyle w:val="NoSpacing"/>
      </w:pPr>
      <w:r w:rsidRPr="00851252">
        <w:rPr>
          <w:u w:val="single"/>
        </w:rPr>
        <w:t xml:space="preserve">William POTEMAN, LL.D. </w:t>
      </w:r>
      <w:r>
        <w:t xml:space="preserve">     (fl.1485)</w:t>
      </w:r>
    </w:p>
    <w:p w14:paraId="6DEE597F" w14:textId="77777777" w:rsidR="00851252" w:rsidRDefault="00851252" w:rsidP="00851252">
      <w:pPr>
        <w:pStyle w:val="NoSpacing"/>
      </w:pPr>
      <w:r>
        <w:t xml:space="preserve">Master of </w:t>
      </w:r>
      <w:proofErr w:type="spellStart"/>
      <w:proofErr w:type="gramStart"/>
      <w:r>
        <w:t>St.Mary</w:t>
      </w:r>
      <w:proofErr w:type="spellEnd"/>
      <w:proofErr w:type="gramEnd"/>
      <w:r>
        <w:t xml:space="preserve"> Magdalene’s Hospital, Ripon.</w:t>
      </w:r>
    </w:p>
    <w:p w14:paraId="6BEC60EF" w14:textId="77777777" w:rsidR="00851252" w:rsidRDefault="00851252" w:rsidP="00851252">
      <w:pPr>
        <w:pStyle w:val="NoSpacing"/>
      </w:pPr>
    </w:p>
    <w:p w14:paraId="664F9E25" w14:textId="77777777" w:rsidR="00851252" w:rsidRDefault="00851252" w:rsidP="00851252">
      <w:pPr>
        <w:pStyle w:val="NoSpacing"/>
      </w:pPr>
    </w:p>
    <w:p w14:paraId="1772CBE2" w14:textId="77777777" w:rsidR="00851252" w:rsidRDefault="00851252" w:rsidP="00851252">
      <w:pPr>
        <w:pStyle w:val="NoSpacing"/>
      </w:pPr>
      <w:r>
        <w:t>13 Jan.1485</w:t>
      </w:r>
      <w:r>
        <w:tab/>
        <w:t xml:space="preserve">He had resigned by this </w:t>
      </w:r>
      <w:proofErr w:type="gramStart"/>
      <w:r>
        <w:t>date, when</w:t>
      </w:r>
      <w:proofErr w:type="gramEnd"/>
      <w:r>
        <w:t xml:space="preserve"> he was collated Archdeacon of</w:t>
      </w:r>
    </w:p>
    <w:p w14:paraId="2A0459CC" w14:textId="77777777" w:rsidR="00851252" w:rsidRDefault="00851252" w:rsidP="00851252">
      <w:pPr>
        <w:pStyle w:val="NoSpacing"/>
      </w:pPr>
      <w:r>
        <w:tab/>
      </w:r>
      <w:r>
        <w:tab/>
        <w:t>the East Riding.</w:t>
      </w:r>
    </w:p>
    <w:p w14:paraId="03F59F89" w14:textId="77777777" w:rsidR="00851252" w:rsidRDefault="00851252" w:rsidP="00851252">
      <w:pPr>
        <w:pStyle w:val="NoSpacing"/>
        <w:ind w:left="1440"/>
      </w:pPr>
      <w:r w:rsidRPr="00771D70">
        <w:t xml:space="preserve">(“The Register of Thomas Rotherham, Archbishop of York 1480-1500 vol.1” ed. Eric </w:t>
      </w:r>
      <w:proofErr w:type="spellStart"/>
      <w:proofErr w:type="gramStart"/>
      <w:r w:rsidRPr="00771D70">
        <w:t>E.Barker</w:t>
      </w:r>
      <w:proofErr w:type="spellEnd"/>
      <w:proofErr w:type="gramEnd"/>
      <w:r w:rsidRPr="00771D70">
        <w:t>, pub. The Canterbury and York Society, 1974, p.9</w:t>
      </w:r>
      <w:r>
        <w:t>4</w:t>
      </w:r>
      <w:r w:rsidRPr="00771D70">
        <w:t>)</w:t>
      </w:r>
    </w:p>
    <w:p w14:paraId="00F5F5A2" w14:textId="77777777" w:rsidR="00851252" w:rsidRDefault="00851252" w:rsidP="00851252">
      <w:pPr>
        <w:pStyle w:val="NoSpacing"/>
      </w:pPr>
    </w:p>
    <w:p w14:paraId="76DCF76E" w14:textId="77777777" w:rsidR="00851252" w:rsidRDefault="00851252" w:rsidP="00851252">
      <w:pPr>
        <w:pStyle w:val="NoSpacing"/>
      </w:pPr>
    </w:p>
    <w:p w14:paraId="160D1DEB" w14:textId="77777777" w:rsidR="00851252" w:rsidRDefault="00851252" w:rsidP="00851252">
      <w:pPr>
        <w:pStyle w:val="NoSpacing"/>
      </w:pPr>
      <w:r>
        <w:t>3 October 2023</w:t>
      </w:r>
    </w:p>
    <w:p w14:paraId="6AB0D60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2814D" w14:textId="77777777" w:rsidR="00851252" w:rsidRDefault="00851252" w:rsidP="009139A6">
      <w:r>
        <w:separator/>
      </w:r>
    </w:p>
  </w:endnote>
  <w:endnote w:type="continuationSeparator" w:id="0">
    <w:p w14:paraId="783615BF" w14:textId="77777777" w:rsidR="00851252" w:rsidRDefault="0085125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67F1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06E7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A101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C85C0" w14:textId="77777777" w:rsidR="00851252" w:rsidRDefault="00851252" w:rsidP="009139A6">
      <w:r>
        <w:separator/>
      </w:r>
    </w:p>
  </w:footnote>
  <w:footnote w:type="continuationSeparator" w:id="0">
    <w:p w14:paraId="71514D68" w14:textId="77777777" w:rsidR="00851252" w:rsidRDefault="0085125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F170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B7F7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091C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252"/>
    <w:rsid w:val="000666E0"/>
    <w:rsid w:val="002510B7"/>
    <w:rsid w:val="005C130B"/>
    <w:rsid w:val="00826F5C"/>
    <w:rsid w:val="00851252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760A8"/>
  <w15:chartTrackingRefBased/>
  <w15:docId w15:val="{63096EE4-16DE-4A35-9241-EBCA77A1F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2024-02-11T20:24:00Z</dcterms:created>
  <dcterms:modified xsi:type="dcterms:W3CDTF">2024-02-11T20:25:00Z</dcterms:modified>
</cp:coreProperties>
</file>